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522C" w14:textId="5EFD1917" w:rsidR="00C00398" w:rsidRDefault="005E401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fldSimple w:instr=" DOCPROPERTY  MtgSeq  \* MERGEFORMAT ">
        <w:r w:rsidR="00BD2B26">
          <w:rPr>
            <w:b/>
            <w:sz w:val="24"/>
          </w:rPr>
          <w:t>109</w:t>
        </w:r>
      </w:fldSimple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C97974">
        <w:rPr>
          <w:rFonts w:eastAsia="游明朝" w:hint="eastAsia"/>
          <w:b/>
          <w:i/>
          <w:sz w:val="28"/>
          <w:lang w:val="en-US" w:eastAsia="ja-JP"/>
        </w:rPr>
        <w:t>5936</w:t>
      </w:r>
    </w:p>
    <w:p w14:paraId="78503481" w14:textId="77777777" w:rsidR="00BD2B26" w:rsidRDefault="00BD2B26" w:rsidP="00BD2B26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Dallas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17th Nov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21st Nov 2025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00398" w14:paraId="15DF522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F522E" w14:textId="77777777" w:rsidR="00C00398" w:rsidRDefault="005E40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C00398" w14:paraId="15DF5231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230" w14:textId="77777777" w:rsidR="00C00398" w:rsidRDefault="005E40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00398" w14:paraId="15DF523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DF5232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5DF5233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37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F5235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5236" w14:textId="5C6AF158" w:rsidR="00C00398" w:rsidRDefault="005E4014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97974" w:rsidRPr="00C97974">
              <w:t>NR CA PC1.5 R18 Combos</w:t>
            </w:r>
          </w:p>
        </w:tc>
      </w:tr>
      <w:tr w:rsidR="00C00398" w14:paraId="15DF523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5DF5238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5DF5239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4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F523B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5DF523C" w14:textId="5F817AD5" w:rsidR="00C00398" w:rsidRDefault="00BD2B26">
            <w:pPr>
              <w:pStyle w:val="CRCoverPage"/>
              <w:spacing w:after="0"/>
              <w:ind w:left="100"/>
            </w:pPr>
            <w:r>
              <w:t>NTT DOCOMO INC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DF523D" w14:textId="77777777" w:rsidR="00C00398" w:rsidRDefault="00C003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DF523E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F523F" w14:textId="267ED67B" w:rsidR="00C00398" w:rsidRPr="00BD2B26" w:rsidRDefault="00BD2B26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fldSimple w:instr=" DOCPROPERTY  ResDate  \* MERGEFORMAT ">
              <w:r>
                <w:t>2025-11-</w:t>
              </w:r>
              <w:r>
                <w:rPr>
                  <w:rFonts w:eastAsia="游明朝" w:hint="eastAsia"/>
                  <w:lang w:eastAsia="ja-JP"/>
                </w:rPr>
                <w:t>2</w:t>
              </w:r>
              <w:r w:rsidR="00C97974">
                <w:rPr>
                  <w:rFonts w:eastAsia="游明朝" w:hint="eastAsia"/>
                  <w:lang w:eastAsia="ja-JP"/>
                </w:rPr>
                <w:t>1</w:t>
              </w:r>
            </w:fldSimple>
          </w:p>
        </w:tc>
      </w:tr>
    </w:tbl>
    <w:p w14:paraId="15DF5241" w14:textId="77777777" w:rsidR="00C00398" w:rsidRDefault="00C0039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00398" w14:paraId="15DF5248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15DF5242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15DF524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15DF524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5DF524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4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49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4A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15DF524C" w14:textId="77777777" w:rsidR="00C00398" w:rsidRDefault="005E40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D" w14:textId="6AF6FCB4" w:rsidR="00C00398" w:rsidRPr="00C97974" w:rsidRDefault="00C97974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4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0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1" w14:textId="77777777" w:rsidR="00C00398" w:rsidRDefault="005E4014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53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5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5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5A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5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E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F" w14:textId="77777777" w:rsidR="00C00398" w:rsidRDefault="005E4014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1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5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6" w14:textId="77777777" w:rsidR="00C00398" w:rsidRDefault="005E4014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7" w14:textId="77C3C54D" w:rsidR="00C00398" w:rsidRPr="00C97974" w:rsidRDefault="00C97974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8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D" w14:textId="77777777" w:rsidR="00C00398" w:rsidRDefault="005E4014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F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74" w14:textId="77777777" w:rsidR="00C00398" w:rsidRDefault="005E4014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76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A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7B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7D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7F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1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2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4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5" w14:textId="2C750F7D" w:rsidR="00C00398" w:rsidRPr="00C97974" w:rsidRDefault="00C97974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8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9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B" w14:textId="77777777" w:rsidR="00C00398" w:rsidRDefault="005E4014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D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F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90" w14:textId="77777777" w:rsidR="00C00398" w:rsidRDefault="005E4014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92" w14:textId="77777777" w:rsidR="00C00398" w:rsidRDefault="00C00398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9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96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5DF5297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DF529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15DF529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9B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5DF529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9D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009392A" w14:textId="77777777" w:rsidR="00C97974" w:rsidRPr="00C97974" w:rsidRDefault="00C97974" w:rsidP="00C9797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C97974">
              <w:rPr>
                <w:rFonts w:eastAsia="游明朝"/>
                <w:bCs/>
                <w:caps/>
                <w:lang w:eastAsia="ja-JP"/>
              </w:rPr>
              <w:t>CA_n1A-n79A/UL n79A PC1.5</w:t>
            </w:r>
          </w:p>
          <w:p w14:paraId="4CE2ABDE" w14:textId="77777777" w:rsidR="00C97974" w:rsidRPr="00C97974" w:rsidRDefault="00C97974" w:rsidP="00C9797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C97974">
              <w:rPr>
                <w:rFonts w:eastAsia="游明朝"/>
                <w:bCs/>
                <w:caps/>
                <w:lang w:eastAsia="ja-JP"/>
              </w:rPr>
              <w:t>CA_n28A-n78A/UL n78A PC1.5</w:t>
            </w:r>
          </w:p>
          <w:p w14:paraId="2EE8328D" w14:textId="77777777" w:rsidR="00C97974" w:rsidRPr="00C97974" w:rsidRDefault="00C97974" w:rsidP="00C9797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C97974">
              <w:rPr>
                <w:rFonts w:eastAsia="游明朝"/>
                <w:bCs/>
                <w:caps/>
                <w:lang w:eastAsia="ja-JP"/>
              </w:rPr>
              <w:t>CA_n28A-n79A/UL n79A PC1.5</w:t>
            </w:r>
          </w:p>
          <w:p w14:paraId="1CE808F7" w14:textId="77777777" w:rsidR="00C97974" w:rsidRPr="00C97974" w:rsidRDefault="00C97974" w:rsidP="00C9797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C97974">
              <w:rPr>
                <w:rFonts w:eastAsia="游明朝"/>
                <w:bCs/>
                <w:caps/>
                <w:lang w:eastAsia="ja-JP"/>
              </w:rPr>
              <w:t>CA_n78A-n79A/UL n78A PC1.5</w:t>
            </w:r>
          </w:p>
          <w:p w14:paraId="0CACB8FC" w14:textId="77777777" w:rsidR="00C97974" w:rsidRPr="00C97974" w:rsidRDefault="00C97974" w:rsidP="00C97974">
            <w:pPr>
              <w:pStyle w:val="CRCoverPage"/>
              <w:spacing w:after="0"/>
              <w:rPr>
                <w:rFonts w:eastAsia="游明朝" w:cs="Arial"/>
                <w:bCs/>
                <w:caps/>
                <w:lang w:eastAsia="ja-JP"/>
              </w:rPr>
            </w:pPr>
            <w:r w:rsidRPr="00C97974">
              <w:rPr>
                <w:rFonts w:eastAsia="游明朝"/>
                <w:bCs/>
                <w:caps/>
                <w:lang w:eastAsia="ja-JP"/>
              </w:rPr>
              <w:t>CA_</w:t>
            </w:r>
            <w:r w:rsidRPr="00C97974">
              <w:rPr>
                <w:rFonts w:eastAsia="游明朝" w:cs="Arial"/>
                <w:bCs/>
                <w:caps/>
                <w:lang w:eastAsia="ja-JP"/>
              </w:rPr>
              <w:t>n78A-n79A/UL n79A PC1.5</w:t>
            </w:r>
          </w:p>
          <w:p w14:paraId="59415970" w14:textId="77777777" w:rsidR="00C97974" w:rsidRPr="00C97974" w:rsidRDefault="00C97974" w:rsidP="00C97974">
            <w:pPr>
              <w:pStyle w:val="CRCoverPage"/>
              <w:spacing w:after="0"/>
              <w:rPr>
                <w:rFonts w:eastAsia="游明朝" w:cs="Arial"/>
                <w:bCs/>
                <w:caps/>
                <w:lang w:eastAsia="ja-JP"/>
              </w:rPr>
            </w:pPr>
            <w:r w:rsidRPr="00C97974">
              <w:rPr>
                <w:rFonts w:eastAsia="游明朝" w:cs="Arial"/>
                <w:bCs/>
                <w:caps/>
                <w:lang w:eastAsia="ja-JP"/>
              </w:rPr>
              <w:t>CA_n28A-n78A-n79A/UL n78A PC1.5</w:t>
            </w:r>
          </w:p>
          <w:p w14:paraId="15DF529E" w14:textId="3B10F8E0" w:rsidR="00C00398" w:rsidRPr="005E4014" w:rsidRDefault="00C97974" w:rsidP="00C9797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C97974">
              <w:rPr>
                <w:rFonts w:eastAsia="游明朝" w:cs="Arial"/>
                <w:bCs/>
                <w:caps/>
                <w:lang w:eastAsia="ja-JP"/>
              </w:rPr>
              <w:t>CA_n28A-n78A-n79A/UL n79A PC1.5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9F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A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1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2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DF52A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DF52A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A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15DF52A9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A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15DF52A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B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AD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DF52AE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AF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B0" w14:textId="77777777" w:rsidR="00C00398" w:rsidRDefault="005E4014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B1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B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15DF52B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15DF52B4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DF52B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B6" w14:textId="77777777" w:rsidR="00C00398" w:rsidRDefault="00C0039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15DF52B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5DF52C5" w14:textId="072E1C64" w:rsidR="00C00398" w:rsidRDefault="00C00398" w:rsidP="000320C9">
      <w:pPr>
        <w:pStyle w:val="CRCoverPage"/>
        <w:rPr>
          <w:i/>
          <w:iCs/>
          <w:color w:val="FF0000"/>
          <w:lang w:val="en-US"/>
        </w:rPr>
      </w:pPr>
    </w:p>
    <w:sectPr w:rsidR="00C0039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0B7B" w14:textId="77777777" w:rsidR="00663235" w:rsidRDefault="00663235">
      <w:pPr>
        <w:spacing w:after="0"/>
      </w:pPr>
      <w:r>
        <w:separator/>
      </w:r>
    </w:p>
  </w:endnote>
  <w:endnote w:type="continuationSeparator" w:id="0">
    <w:p w14:paraId="48A3B34F" w14:textId="77777777" w:rsidR="00663235" w:rsidRDefault="00663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A" w14:textId="77777777" w:rsidR="00C00398" w:rsidRDefault="005E4014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5CF3E" w14:textId="77777777" w:rsidR="00663235" w:rsidRDefault="00663235">
      <w:pPr>
        <w:spacing w:after="0"/>
      </w:pPr>
      <w:r>
        <w:separator/>
      </w:r>
    </w:p>
  </w:footnote>
  <w:footnote w:type="continuationSeparator" w:id="0">
    <w:p w14:paraId="5E7E904D" w14:textId="77777777" w:rsidR="00663235" w:rsidRDefault="006632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8" w14:textId="77777777" w:rsidR="00C00398" w:rsidRDefault="00C00398">
    <w:pPr>
      <w:pStyle w:val="afe"/>
    </w:pPr>
  </w:p>
  <w:p w14:paraId="15DF52C9" w14:textId="77777777" w:rsidR="00C00398" w:rsidRDefault="00C0039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25253137">
    <w:abstractNumId w:val="3"/>
  </w:num>
  <w:num w:numId="2" w16cid:durableId="1043022604">
    <w:abstractNumId w:val="5"/>
  </w:num>
  <w:num w:numId="3" w16cid:durableId="1550144720">
    <w:abstractNumId w:val="1"/>
  </w:num>
  <w:num w:numId="4" w16cid:durableId="1425884160">
    <w:abstractNumId w:val="4"/>
  </w:num>
  <w:num w:numId="5" w16cid:durableId="1002664361">
    <w:abstractNumId w:val="14"/>
  </w:num>
  <w:num w:numId="6" w16cid:durableId="2090498039">
    <w:abstractNumId w:val="2"/>
  </w:num>
  <w:num w:numId="7" w16cid:durableId="2011903005">
    <w:abstractNumId w:val="10"/>
  </w:num>
  <w:num w:numId="8" w16cid:durableId="1325401489">
    <w:abstractNumId w:val="7"/>
  </w:num>
  <w:num w:numId="9" w16cid:durableId="303896643">
    <w:abstractNumId w:val="13"/>
  </w:num>
  <w:num w:numId="10" w16cid:durableId="550193854">
    <w:abstractNumId w:val="15"/>
  </w:num>
  <w:num w:numId="11" w16cid:durableId="1139884662">
    <w:abstractNumId w:val="16"/>
  </w:num>
  <w:num w:numId="12" w16cid:durableId="1718968700">
    <w:abstractNumId w:val="8"/>
  </w:num>
  <w:num w:numId="13" w16cid:durableId="1538857710">
    <w:abstractNumId w:val="9"/>
  </w:num>
  <w:num w:numId="14" w16cid:durableId="794298941">
    <w:abstractNumId w:val="6"/>
  </w:num>
  <w:num w:numId="15" w16cid:durableId="244657934">
    <w:abstractNumId w:val="12"/>
  </w:num>
  <w:num w:numId="16" w16cid:durableId="1754669283">
    <w:abstractNumId w:val="0"/>
  </w:num>
  <w:num w:numId="17" w16cid:durableId="17238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0C9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29C"/>
    <w:rsid w:val="00044D7E"/>
    <w:rsid w:val="00045FF0"/>
    <w:rsid w:val="000469B2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4014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3235"/>
    <w:rsid w:val="00666019"/>
    <w:rsid w:val="00666D00"/>
    <w:rsid w:val="00676172"/>
    <w:rsid w:val="00676F3B"/>
    <w:rsid w:val="006801B4"/>
    <w:rsid w:val="00680804"/>
    <w:rsid w:val="00684EF1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60E7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2B8E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2B26"/>
    <w:rsid w:val="00BE1E62"/>
    <w:rsid w:val="00BF2FAD"/>
    <w:rsid w:val="00C00398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9797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DF522C"/>
  <w15:docId w15:val="{F6C2C382-3D95-45C1-8EF0-2B75FF1F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84EF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a33d26b4c245581ad041c5a1d25d72cd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72a94b625766659c133a3a8ff9f18d73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E3C7D-31AA-4BDD-9779-847DDBCB6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1000</Characters>
  <Pages>1</Pages>
  <DocSecurity>0</DocSecurity>
  <Words>103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2025-11-21T12:44:00Z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